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69A17A3F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30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0743A">
        <w:rPr>
          <w:b/>
          <w:noProof/>
          <w:sz w:val="24"/>
        </w:rPr>
        <w:t>R3-25</w:t>
      </w:r>
      <w:r w:rsidR="00B74A53">
        <w:rPr>
          <w:b/>
          <w:noProof/>
          <w:sz w:val="24"/>
        </w:rPr>
        <w:t>8217</w:t>
      </w:r>
    </w:p>
    <w:p w14:paraId="01E024C2" w14:textId="77777777" w:rsidR="003D79BE" w:rsidRDefault="003D79BE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0743A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00743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21st</w:t>
      </w:r>
      <w:r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00743A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7D79CBB4" w:rsidR="001E41F3" w:rsidRPr="00410371" w:rsidRDefault="007F7A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1642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5F511166" w:rsidR="001E41F3" w:rsidRPr="00410371" w:rsidRDefault="007F7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33529B98" w:rsidR="001E41F3" w:rsidRPr="00410371" w:rsidRDefault="00916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7EBEDB62" w:rsidR="001E41F3" w:rsidRDefault="002E7AA3">
            <w:pPr>
              <w:pStyle w:val="CRCoverPage"/>
              <w:spacing w:after="0"/>
              <w:ind w:left="100"/>
              <w:rPr>
                <w:noProof/>
              </w:rPr>
            </w:pPr>
            <w:r w:rsidRPr="002E7AA3">
              <w:t xml:space="preserve">ZTE Corporation, </w:t>
            </w:r>
            <w:proofErr w:type="spellStart"/>
            <w:r w:rsidRPr="002E7AA3">
              <w:t>Jio</w:t>
            </w:r>
            <w:proofErr w:type="spellEnd"/>
            <w:r w:rsidRPr="002E7AA3">
              <w:t xml:space="preserve"> Platforms, </w:t>
            </w:r>
            <w:proofErr w:type="spellStart"/>
            <w:r w:rsidRPr="002E7AA3">
              <w:t>CMCC</w:t>
            </w:r>
            <w:proofErr w:type="spellEnd"/>
            <w:r w:rsidRPr="002E7AA3">
              <w:t>, China Unicom, China Telecom</w:t>
            </w:r>
            <w:bookmarkStart w:id="1" w:name="_GoBack"/>
            <w:bookmarkEnd w:id="1"/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61940BC6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6AB72378" w:rsidR="001E41F3" w:rsidRPr="006752FC" w:rsidRDefault="00675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52F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5C204D7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5725E">
              <w:t>7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FAE4A" w14:textId="77777777" w:rsidR="00070B5E" w:rsidRDefault="00070B5E">
      <w:r>
        <w:separator/>
      </w:r>
    </w:p>
  </w:endnote>
  <w:endnote w:type="continuationSeparator" w:id="0">
    <w:p w14:paraId="59A91FC0" w14:textId="77777777" w:rsidR="00070B5E" w:rsidRDefault="0007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E314E" w14:textId="77777777" w:rsidR="00070B5E" w:rsidRDefault="00070B5E">
      <w:r>
        <w:separator/>
      </w:r>
    </w:p>
  </w:footnote>
  <w:footnote w:type="continuationSeparator" w:id="0">
    <w:p w14:paraId="5B405897" w14:textId="77777777" w:rsidR="00070B5E" w:rsidRDefault="00070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05899"/>
    <w:rsid w:val="00022E4A"/>
    <w:rsid w:val="00036ECB"/>
    <w:rsid w:val="0005725E"/>
    <w:rsid w:val="00070B5E"/>
    <w:rsid w:val="000A0AA0"/>
    <w:rsid w:val="000A437E"/>
    <w:rsid w:val="000A6394"/>
    <w:rsid w:val="000B7FED"/>
    <w:rsid w:val="000C038A"/>
    <w:rsid w:val="000C6598"/>
    <w:rsid w:val="000D44B3"/>
    <w:rsid w:val="00145D43"/>
    <w:rsid w:val="00156BF6"/>
    <w:rsid w:val="0018600D"/>
    <w:rsid w:val="00192C46"/>
    <w:rsid w:val="001A08B3"/>
    <w:rsid w:val="001A7B60"/>
    <w:rsid w:val="001B52F0"/>
    <w:rsid w:val="001B7A65"/>
    <w:rsid w:val="001E41F3"/>
    <w:rsid w:val="0024018F"/>
    <w:rsid w:val="0026004D"/>
    <w:rsid w:val="002640DD"/>
    <w:rsid w:val="00275D12"/>
    <w:rsid w:val="00284FEB"/>
    <w:rsid w:val="002860C4"/>
    <w:rsid w:val="002B5741"/>
    <w:rsid w:val="002E472E"/>
    <w:rsid w:val="002E7AA3"/>
    <w:rsid w:val="00305409"/>
    <w:rsid w:val="00334A2C"/>
    <w:rsid w:val="003579CF"/>
    <w:rsid w:val="003609EF"/>
    <w:rsid w:val="0036231A"/>
    <w:rsid w:val="00374DD4"/>
    <w:rsid w:val="003D79BE"/>
    <w:rsid w:val="003E1A36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141D9"/>
    <w:rsid w:val="0051580D"/>
    <w:rsid w:val="00547111"/>
    <w:rsid w:val="005612DB"/>
    <w:rsid w:val="00592D74"/>
    <w:rsid w:val="005A094A"/>
    <w:rsid w:val="005E2C44"/>
    <w:rsid w:val="00621188"/>
    <w:rsid w:val="00624832"/>
    <w:rsid w:val="006257ED"/>
    <w:rsid w:val="00643E5C"/>
    <w:rsid w:val="00653DE4"/>
    <w:rsid w:val="00665C47"/>
    <w:rsid w:val="006752FC"/>
    <w:rsid w:val="00695808"/>
    <w:rsid w:val="006B46FB"/>
    <w:rsid w:val="006E21FB"/>
    <w:rsid w:val="00760EF1"/>
    <w:rsid w:val="007735FD"/>
    <w:rsid w:val="00792342"/>
    <w:rsid w:val="007977A8"/>
    <w:rsid w:val="007B512A"/>
    <w:rsid w:val="007C2097"/>
    <w:rsid w:val="007D6A07"/>
    <w:rsid w:val="007F7259"/>
    <w:rsid w:val="007F7ACC"/>
    <w:rsid w:val="008040A8"/>
    <w:rsid w:val="008279FA"/>
    <w:rsid w:val="008469BF"/>
    <w:rsid w:val="008626E7"/>
    <w:rsid w:val="00870EE7"/>
    <w:rsid w:val="00877C18"/>
    <w:rsid w:val="008863B9"/>
    <w:rsid w:val="008A45A6"/>
    <w:rsid w:val="008A6A34"/>
    <w:rsid w:val="008D3CCC"/>
    <w:rsid w:val="008F3789"/>
    <w:rsid w:val="008F686C"/>
    <w:rsid w:val="009148DE"/>
    <w:rsid w:val="00916354"/>
    <w:rsid w:val="00926805"/>
    <w:rsid w:val="00927E44"/>
    <w:rsid w:val="00941E30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E045A"/>
    <w:rsid w:val="009E3297"/>
    <w:rsid w:val="009F734F"/>
    <w:rsid w:val="00A05F8B"/>
    <w:rsid w:val="00A246B6"/>
    <w:rsid w:val="00A47E70"/>
    <w:rsid w:val="00A50CF0"/>
    <w:rsid w:val="00A7671C"/>
    <w:rsid w:val="00AA2CBC"/>
    <w:rsid w:val="00AA3758"/>
    <w:rsid w:val="00AC5820"/>
    <w:rsid w:val="00AD1CD8"/>
    <w:rsid w:val="00B258BB"/>
    <w:rsid w:val="00B60074"/>
    <w:rsid w:val="00B61623"/>
    <w:rsid w:val="00B67B97"/>
    <w:rsid w:val="00B74A53"/>
    <w:rsid w:val="00B968C8"/>
    <w:rsid w:val="00BA3EC5"/>
    <w:rsid w:val="00BA51D9"/>
    <w:rsid w:val="00BB5DFC"/>
    <w:rsid w:val="00BD279D"/>
    <w:rsid w:val="00BD30C9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3061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56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D3EEE-8E8E-4CFC-AE02-59B3815E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245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34</cp:revision>
  <cp:lastPrinted>1899-12-31T23:00:00Z</cp:lastPrinted>
  <dcterms:created xsi:type="dcterms:W3CDTF">2025-10-29T02:28:00Z</dcterms:created>
  <dcterms:modified xsi:type="dcterms:W3CDTF">2025-11-06T04:43:00Z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